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209D0325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648C7">
        <w:rPr>
          <w:b/>
          <w:i/>
          <w:noProof/>
          <w:sz w:val="28"/>
        </w:rPr>
        <w:t>4095</w:t>
      </w:r>
      <w:bookmarkStart w:id="0" w:name="_GoBack"/>
      <w:bookmarkEnd w:id="0"/>
    </w:p>
    <w:p w14:paraId="3A7BAEE1" w14:textId="276D4FE9" w:rsidR="004E3939" w:rsidRPr="00DA53A0" w:rsidRDefault="00A57D88" w:rsidP="00A57D88">
      <w:pPr>
        <w:pStyle w:val="a3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4086D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 w:rsidRPr="003E3E3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0F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03A41" w:rsidRPr="00203A41">
        <w:rPr>
          <w:rFonts w:ascii="Arial" w:hAnsi="Arial" w:cs="Arial"/>
          <w:b/>
          <w:sz w:val="22"/>
          <w:szCs w:val="22"/>
        </w:rPr>
        <w:t>Reporting of Relay UE C-RNTI and NCGI</w:t>
      </w:r>
    </w:p>
    <w:p w14:paraId="06BA196E" w14:textId="4C753F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03A41">
        <w:rPr>
          <w:rFonts w:ascii="Arial" w:hAnsi="Arial" w:cs="Arial"/>
          <w:b/>
          <w:bCs/>
          <w:sz w:val="22"/>
          <w:szCs w:val="22"/>
        </w:rPr>
        <w:t>S3-233514</w:t>
      </w:r>
      <w:r w:rsidR="003E3E33">
        <w:rPr>
          <w:rFonts w:ascii="Arial" w:hAnsi="Arial" w:cs="Arial"/>
          <w:b/>
          <w:bCs/>
          <w:sz w:val="22"/>
          <w:szCs w:val="22"/>
        </w:rPr>
        <w:t>/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 xml:space="preserve"> </w:t>
      </w:r>
      <w:r w:rsidR="00203A41" w:rsidRPr="00203A41">
        <w:rPr>
          <w:rFonts w:ascii="Arial" w:hAnsi="Arial" w:cs="Arial"/>
          <w:b/>
          <w:bCs/>
          <w:sz w:val="22"/>
          <w:szCs w:val="22"/>
        </w:rPr>
        <w:t>R2- 2306693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1210" w:rsidRPr="00203A41">
        <w:rPr>
          <w:rFonts w:ascii="Arial" w:hAnsi="Arial" w:cs="Arial"/>
          <w:b/>
          <w:sz w:val="22"/>
          <w:szCs w:val="22"/>
        </w:rPr>
        <w:t>Reporting of Relay UE C-RNTI and NCGI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65C36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46D4">
        <w:rPr>
          <w:rFonts w:ascii="Arial" w:hAnsi="Arial" w:cs="Arial"/>
          <w:b/>
          <w:bCs/>
          <w:sz w:val="22"/>
          <w:szCs w:val="22"/>
        </w:rPr>
        <w:t>Rel 18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823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0FA3" w:rsidRPr="003E3E33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612E9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61AB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5377FF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069BDE" w14:textId="3DE6F496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 w:rsidR="00545EF3">
        <w:rPr>
          <w:rFonts w:ascii="Arial" w:hAnsi="Arial" w:cs="Arial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for their LS on </w:t>
      </w:r>
      <w:r w:rsidR="00CF6E8A" w:rsidRPr="00CF6E8A">
        <w:rPr>
          <w:rFonts w:ascii="Arial" w:hAnsi="Arial" w:cs="Arial"/>
          <w:lang w:eastAsia="zh-CN"/>
        </w:rPr>
        <w:t>Reporting of Relay UE C-RNTI and NCGI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68BB29D4" w14:textId="77777777" w:rsidR="006618BB" w:rsidRPr="002A737D" w:rsidRDefault="006618BB" w:rsidP="006618B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SA3 discussed the working assumption of RAN2.</w:t>
      </w:r>
      <w:r>
        <w:rPr>
          <w:rFonts w:ascii="Arial" w:hAnsi="Arial" w:cs="Arial" w:hint="eastAsia"/>
          <w:lang w:val="en-US" w:eastAsia="zh-CN"/>
        </w:rPr>
        <w:t xml:space="preserve"> S</w:t>
      </w:r>
      <w:r>
        <w:rPr>
          <w:rFonts w:ascii="Arial" w:hAnsi="Arial" w:cs="Arial"/>
          <w:lang w:val="en-US" w:eastAsia="zh-CN"/>
        </w:rPr>
        <w:t>A3 would like to point out that, the C-RNTI and serving cell ID (e.g. NCGI) of RRC-CONNECTED relay UE received by the Remote UE may be tampered by an attacker during transmission, if the UE-to-UE connection not defined in 3GPP is unprotected.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A7A300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106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7D38D22C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C3685E">
        <w:rPr>
          <w:rFonts w:ascii="Arial" w:hAnsi="Arial" w:cs="Arial"/>
          <w:color w:val="000000"/>
          <w:lang w:eastAsia="zh-CN"/>
        </w:rPr>
        <w:t>RAN2</w:t>
      </w:r>
      <w:r w:rsidR="00FE3A24">
        <w:rPr>
          <w:rFonts w:ascii="Arial" w:eastAsia="宋体" w:hAnsi="Arial" w:cs="Arial"/>
          <w:color w:val="000000"/>
          <w:lang w:eastAsia="zh-CN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>to take the above information into account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DBB89" w14:textId="77777777" w:rsidR="00790EF2" w:rsidRDefault="00790EF2">
      <w:pPr>
        <w:spacing w:after="0"/>
      </w:pPr>
      <w:r>
        <w:separator/>
      </w:r>
    </w:p>
  </w:endnote>
  <w:endnote w:type="continuationSeparator" w:id="0">
    <w:p w14:paraId="0165062C" w14:textId="77777777" w:rsidR="00790EF2" w:rsidRDefault="00790E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0F260" w14:textId="77777777" w:rsidR="00790EF2" w:rsidRDefault="00790EF2">
      <w:pPr>
        <w:spacing w:after="0"/>
      </w:pPr>
      <w:r>
        <w:separator/>
      </w:r>
    </w:p>
  </w:footnote>
  <w:footnote w:type="continuationSeparator" w:id="0">
    <w:p w14:paraId="5FC36F88" w14:textId="77777777" w:rsidR="00790EF2" w:rsidRDefault="00790E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E5A"/>
    <w:rsid w:val="000358F8"/>
    <w:rsid w:val="00043C86"/>
    <w:rsid w:val="00074D3C"/>
    <w:rsid w:val="000B21DF"/>
    <w:rsid w:val="000D22B4"/>
    <w:rsid w:val="000E6116"/>
    <w:rsid w:val="000F2CFC"/>
    <w:rsid w:val="000F6242"/>
    <w:rsid w:val="00100946"/>
    <w:rsid w:val="00103FF1"/>
    <w:rsid w:val="00131648"/>
    <w:rsid w:val="00196B59"/>
    <w:rsid w:val="001A14F2"/>
    <w:rsid w:val="001B3A86"/>
    <w:rsid w:val="001B763F"/>
    <w:rsid w:val="002029E7"/>
    <w:rsid w:val="00203A41"/>
    <w:rsid w:val="00214037"/>
    <w:rsid w:val="00220060"/>
    <w:rsid w:val="00223E88"/>
    <w:rsid w:val="00226381"/>
    <w:rsid w:val="00235966"/>
    <w:rsid w:val="002416FE"/>
    <w:rsid w:val="002473B2"/>
    <w:rsid w:val="002869FE"/>
    <w:rsid w:val="002A737D"/>
    <w:rsid w:val="002E01C1"/>
    <w:rsid w:val="002F1940"/>
    <w:rsid w:val="003161AB"/>
    <w:rsid w:val="00322204"/>
    <w:rsid w:val="003648C7"/>
    <w:rsid w:val="0038149C"/>
    <w:rsid w:val="00383545"/>
    <w:rsid w:val="003A51BE"/>
    <w:rsid w:val="003C06D2"/>
    <w:rsid w:val="003E3E33"/>
    <w:rsid w:val="003F5E20"/>
    <w:rsid w:val="004208EB"/>
    <w:rsid w:val="00433500"/>
    <w:rsid w:val="00433F71"/>
    <w:rsid w:val="0043559E"/>
    <w:rsid w:val="00440D43"/>
    <w:rsid w:val="00441B3A"/>
    <w:rsid w:val="00470DF6"/>
    <w:rsid w:val="00470FA3"/>
    <w:rsid w:val="00485A91"/>
    <w:rsid w:val="00490D22"/>
    <w:rsid w:val="00495F2C"/>
    <w:rsid w:val="004E3939"/>
    <w:rsid w:val="005046D4"/>
    <w:rsid w:val="00526DDD"/>
    <w:rsid w:val="00545EF3"/>
    <w:rsid w:val="005B4F91"/>
    <w:rsid w:val="005B6433"/>
    <w:rsid w:val="006052AD"/>
    <w:rsid w:val="006165E5"/>
    <w:rsid w:val="006376B3"/>
    <w:rsid w:val="006545E4"/>
    <w:rsid w:val="006618BB"/>
    <w:rsid w:val="00670C41"/>
    <w:rsid w:val="00673D66"/>
    <w:rsid w:val="0069439F"/>
    <w:rsid w:val="006E1FDD"/>
    <w:rsid w:val="006F1549"/>
    <w:rsid w:val="006F66E5"/>
    <w:rsid w:val="00722886"/>
    <w:rsid w:val="0073766B"/>
    <w:rsid w:val="00751210"/>
    <w:rsid w:val="00783C25"/>
    <w:rsid w:val="00785819"/>
    <w:rsid w:val="00790EF2"/>
    <w:rsid w:val="007F4F92"/>
    <w:rsid w:val="008248E9"/>
    <w:rsid w:val="0085106A"/>
    <w:rsid w:val="008758B0"/>
    <w:rsid w:val="008A5963"/>
    <w:rsid w:val="008D772F"/>
    <w:rsid w:val="00914CD1"/>
    <w:rsid w:val="009603F6"/>
    <w:rsid w:val="009963AC"/>
    <w:rsid w:val="0099764C"/>
    <w:rsid w:val="009C01E1"/>
    <w:rsid w:val="009E0B14"/>
    <w:rsid w:val="009E59AC"/>
    <w:rsid w:val="00A15DD0"/>
    <w:rsid w:val="00A205A9"/>
    <w:rsid w:val="00A32403"/>
    <w:rsid w:val="00A455B0"/>
    <w:rsid w:val="00A57D88"/>
    <w:rsid w:val="00A65DEB"/>
    <w:rsid w:val="00A67F61"/>
    <w:rsid w:val="00A70448"/>
    <w:rsid w:val="00A94AF4"/>
    <w:rsid w:val="00AA4FF3"/>
    <w:rsid w:val="00AE1B3E"/>
    <w:rsid w:val="00AF0222"/>
    <w:rsid w:val="00B20854"/>
    <w:rsid w:val="00B24C05"/>
    <w:rsid w:val="00B35644"/>
    <w:rsid w:val="00B706C1"/>
    <w:rsid w:val="00B97703"/>
    <w:rsid w:val="00BA3D66"/>
    <w:rsid w:val="00C04BFC"/>
    <w:rsid w:val="00C17229"/>
    <w:rsid w:val="00C3685E"/>
    <w:rsid w:val="00C91E75"/>
    <w:rsid w:val="00CB2B16"/>
    <w:rsid w:val="00CE7AC5"/>
    <w:rsid w:val="00CF6087"/>
    <w:rsid w:val="00CF6E8A"/>
    <w:rsid w:val="00D051C3"/>
    <w:rsid w:val="00D14BB6"/>
    <w:rsid w:val="00D33624"/>
    <w:rsid w:val="00DA55C9"/>
    <w:rsid w:val="00DE213E"/>
    <w:rsid w:val="00E003DF"/>
    <w:rsid w:val="00E06853"/>
    <w:rsid w:val="00E2241D"/>
    <w:rsid w:val="00F25496"/>
    <w:rsid w:val="00F667CF"/>
    <w:rsid w:val="00F803BE"/>
    <w:rsid w:val="00FB2E7B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4294965532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39</cp:revision>
  <cp:lastPrinted>2002-04-23T07:10:00Z</cp:lastPrinted>
  <dcterms:created xsi:type="dcterms:W3CDTF">2023-08-04T11:55:00Z</dcterms:created>
  <dcterms:modified xsi:type="dcterms:W3CDTF">2023-08-07T13:28:00Z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b5ebe2d0334111ee80014f3a00004f3a">
    <vt:lpwstr>CWMv6Z8Rd1KDalSbt3zUTpabx8T7Y8xg7tKaMTxZ38REGbT7GCuC8qzltXfTmbAzFswWGpkrwOJB6TXFlxRFGUbBQ==</vt:lpwstr>
  </property>
  <property fmtid="{D5CDD505-2E9C-101B-9397-08002B2CF9AE}" pid="5" name="CWM1bb06f10343611ee8000391a0000381a">
    <vt:lpwstr>CWMLVstagToE1LkHmjVDM7pfZOLm6fPZ8097HcuU4Do9m4JBMDimZktlnk6c8XNFQuZt4aCKFfgATRgCIlefa0b6g==</vt:lpwstr>
  </property>
  <property fmtid="{D5CDD505-2E9C-101B-9397-08002B2CF9AE}" pid="6" name="CWMec61021034cb11ee80014f3a00004f3a">
    <vt:lpwstr>CWMWv74Dw93joqnC19BtuyzG1jXfiUiehY8eAwh/FyOCrbNGPretjx9/b3ivLSw2/B+xXUsZJePBMITbcO3/jQtjQ==</vt:lpwstr>
  </property>
  <property fmtid="{D5CDD505-2E9C-101B-9397-08002B2CF9AE}" pid="7" name="CWMc08177d034fb11ee80014f3a00004f3a">
    <vt:lpwstr>CWMJZ3ZkXm4SVjZMsBTXDmEwXylYcgrS3YjBX8C7cG3t/7CRLO2NcA5aEM6xEXH6Vb7PveAXElQD42HYbz7sIoFxg==</vt:lpwstr>
  </property>
</Properties>
</file>